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D66" w:rsidRPr="00783D66" w:rsidRDefault="00783D66" w:rsidP="00783D66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>FIŞA INDIVIDUALĂ – A DOUA SANSA</w:t>
      </w:r>
    </w:p>
    <w:p w:rsidR="00783D66" w:rsidRPr="00783D66" w:rsidRDefault="00783D66" w:rsidP="00783D66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 xml:space="preserve">Numele 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şi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 xml:space="preserve"> prenumele </w:t>
      </w:r>
      <w:r>
        <w:rPr>
          <w:rFonts w:ascii="Arial Narrow" w:hAnsi="Arial Narrow"/>
          <w:b/>
          <w:sz w:val="24"/>
          <w:szCs w:val="24"/>
        </w:rPr>
        <w:t>:ROJDAS DIANA</w:t>
      </w:r>
    </w:p>
    <w:p w:rsidR="00783D66" w:rsidRPr="00783D66" w:rsidRDefault="00783D66" w:rsidP="00783D66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 xml:space="preserve">Gradul didactic 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şi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 xml:space="preserve"> vechimea în 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învăţământ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 xml:space="preserve">:. I – </w:t>
      </w:r>
      <w:r>
        <w:rPr>
          <w:rFonts w:ascii="Arial Narrow" w:hAnsi="Arial Narrow"/>
          <w:b/>
          <w:sz w:val="24"/>
          <w:szCs w:val="24"/>
        </w:rPr>
        <w:t>13</w:t>
      </w:r>
      <w:r w:rsidRPr="00783D66">
        <w:rPr>
          <w:rFonts w:ascii="Arial Narrow" w:hAnsi="Arial Narrow"/>
          <w:b/>
          <w:sz w:val="24"/>
          <w:szCs w:val="24"/>
        </w:rPr>
        <w:t xml:space="preserve"> ani</w:t>
      </w:r>
    </w:p>
    <w:p w:rsidR="00783D66" w:rsidRPr="00783D66" w:rsidRDefault="00783D66" w:rsidP="00783D66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>Specialitatea (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specialităţile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>) :..LIMBA ENGLEZA</w:t>
      </w:r>
    </w:p>
    <w:p w:rsidR="00783D66" w:rsidRPr="00783D66" w:rsidRDefault="00783D66" w:rsidP="00783D66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>Adresa/telefon/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mail:</w:t>
      </w:r>
      <w:r>
        <w:rPr>
          <w:rFonts w:ascii="Arial Narrow" w:hAnsi="Arial Narrow"/>
          <w:b/>
          <w:sz w:val="24"/>
          <w:szCs w:val="24"/>
        </w:rPr>
        <w:t>Simeria</w:t>
      </w:r>
      <w:proofErr w:type="spellEnd"/>
      <w:r>
        <w:rPr>
          <w:rFonts w:ascii="Arial Narrow" w:hAnsi="Arial Narrow"/>
          <w:b/>
          <w:sz w:val="24"/>
          <w:szCs w:val="24"/>
        </w:rPr>
        <w:t xml:space="preserve"> , str. </w:t>
      </w:r>
      <w:proofErr w:type="spellStart"/>
      <w:r>
        <w:rPr>
          <w:rFonts w:ascii="Arial Narrow" w:hAnsi="Arial Narrow"/>
          <w:b/>
          <w:sz w:val="24"/>
          <w:szCs w:val="24"/>
        </w:rPr>
        <w:t>A.Iancu</w:t>
      </w:r>
      <w:proofErr w:type="spellEnd"/>
      <w:r>
        <w:rPr>
          <w:rFonts w:ascii="Arial Narrow" w:hAnsi="Arial Narrow"/>
          <w:b/>
          <w:sz w:val="24"/>
          <w:szCs w:val="24"/>
        </w:rPr>
        <w:t xml:space="preserve"> , bl.13/26</w:t>
      </w:r>
    </w:p>
    <w:p w:rsidR="00783D66" w:rsidRPr="00783D66" w:rsidRDefault="00783D66" w:rsidP="00783D66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783D66" w:rsidRPr="00783D66" w:rsidRDefault="00783D66" w:rsidP="00783D66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Încadrare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pentru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anul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şcolar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2013-2014 :   TITULAR </w:t>
      </w:r>
    </w:p>
    <w:p w:rsidR="00783D66" w:rsidRPr="00783D66" w:rsidRDefault="00783D66" w:rsidP="00783D66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Responsabil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de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arie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curiculară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 : </w:t>
      </w:r>
      <w:r>
        <w:rPr>
          <w:rFonts w:ascii="Arial Narrow" w:hAnsi="Arial Narrow"/>
          <w:b/>
          <w:sz w:val="24"/>
          <w:szCs w:val="24"/>
          <w:lang w:val="fr-FR"/>
        </w:rPr>
        <w:t>DA</w:t>
      </w:r>
    </w:p>
    <w:tbl>
      <w:tblPr>
        <w:tblW w:w="1502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04"/>
        <w:gridCol w:w="3000"/>
        <w:gridCol w:w="3000"/>
        <w:gridCol w:w="3817"/>
        <w:gridCol w:w="1305"/>
      </w:tblGrid>
      <w:tr w:rsidR="00783D66" w:rsidRPr="00783D66" w:rsidTr="00CF19C9">
        <w:tc>
          <w:tcPr>
            <w:tcW w:w="3904" w:type="dxa"/>
            <w:vMerge w:val="restart"/>
            <w:vAlign w:val="center"/>
          </w:tcPr>
          <w:p w:rsidR="00783D66" w:rsidRPr="00783D66" w:rsidRDefault="00783D66" w:rsidP="00783D6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UNITATEA ŞCOLARĂ</w:t>
            </w:r>
          </w:p>
        </w:tc>
        <w:tc>
          <w:tcPr>
            <w:tcW w:w="11122" w:type="dxa"/>
            <w:gridSpan w:val="4"/>
            <w:vAlign w:val="center"/>
          </w:tcPr>
          <w:p w:rsidR="00783D66" w:rsidRPr="00783D66" w:rsidRDefault="00783D66" w:rsidP="00783D6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TOTAL ORE </w:t>
            </w:r>
            <w:proofErr w:type="gram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:_</w:t>
            </w:r>
            <w:proofErr w:type="gramEnd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___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40/an</w:t>
            </w: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____________</w:t>
            </w:r>
          </w:p>
        </w:tc>
      </w:tr>
      <w:tr w:rsidR="00783D66" w:rsidRPr="00783D66" w:rsidTr="00CF19C9">
        <w:tc>
          <w:tcPr>
            <w:tcW w:w="3904" w:type="dxa"/>
            <w:vMerge/>
          </w:tcPr>
          <w:p w:rsidR="00783D66" w:rsidRPr="00783D66" w:rsidRDefault="00783D66" w:rsidP="00783D66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3000" w:type="dxa"/>
          </w:tcPr>
          <w:p w:rsidR="00783D66" w:rsidRPr="00783D66" w:rsidRDefault="00783D66" w:rsidP="00783D6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Nr. ore prima </w:t>
            </w:r>
            <w:proofErr w:type="spell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specialitare</w:t>
            </w:r>
            <w:proofErr w:type="spellEnd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/ disciplina </w:t>
            </w:r>
          </w:p>
        </w:tc>
        <w:tc>
          <w:tcPr>
            <w:tcW w:w="3000" w:type="dxa"/>
          </w:tcPr>
          <w:p w:rsidR="00783D66" w:rsidRPr="00783D66" w:rsidRDefault="00783D66" w:rsidP="00783D6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</w:rPr>
              <w:t>Nr. ore a doua specialitate</w:t>
            </w:r>
          </w:p>
          <w:p w:rsidR="00783D66" w:rsidRPr="00783D66" w:rsidRDefault="00783D66" w:rsidP="00783D6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17" w:type="dxa"/>
          </w:tcPr>
          <w:p w:rsidR="00783D66" w:rsidRPr="00783D66" w:rsidRDefault="00783D66" w:rsidP="00783D6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Nr. ore </w:t>
            </w:r>
            <w:proofErr w:type="spell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altă</w:t>
            </w:r>
            <w:proofErr w:type="spellEnd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specialitate</w:t>
            </w:r>
            <w:proofErr w:type="spellEnd"/>
          </w:p>
        </w:tc>
        <w:tc>
          <w:tcPr>
            <w:tcW w:w="1305" w:type="dxa"/>
          </w:tcPr>
          <w:p w:rsidR="00783D66" w:rsidRPr="00783D66" w:rsidRDefault="00783D66" w:rsidP="00783D6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CDŞ</w:t>
            </w:r>
          </w:p>
        </w:tc>
      </w:tr>
      <w:tr w:rsidR="00783D66" w:rsidRPr="00783D66" w:rsidTr="00CF19C9">
        <w:tc>
          <w:tcPr>
            <w:tcW w:w="3904" w:type="dxa"/>
          </w:tcPr>
          <w:p w:rsidR="00783D66" w:rsidRPr="00783D66" w:rsidRDefault="00783D66" w:rsidP="00783D66">
            <w:pPr>
              <w:spacing w:after="0" w:line="240" w:lineRule="auto"/>
              <w:rPr>
                <w:rFonts w:ascii="Arial Narrow" w:hAnsi="Arial Narrow"/>
                <w:sz w:val="24"/>
                <w:szCs w:val="24"/>
                <w:lang w:val="fr-FR"/>
              </w:rPr>
            </w:pPr>
            <w:proofErr w:type="spellStart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>Colegiul</w:t>
            </w:r>
            <w:proofErr w:type="spellEnd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 xml:space="preserve"> TTF « </w:t>
            </w:r>
            <w:proofErr w:type="spellStart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>A.Saligny</w:t>
            </w:r>
            <w:proofErr w:type="spellEnd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 xml:space="preserve"> » </w:t>
            </w:r>
            <w:proofErr w:type="spellStart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>Simeria</w:t>
            </w:r>
            <w:proofErr w:type="spellEnd"/>
          </w:p>
        </w:tc>
        <w:tc>
          <w:tcPr>
            <w:tcW w:w="3000" w:type="dxa"/>
          </w:tcPr>
          <w:p w:rsidR="00783D66" w:rsidRPr="00783D66" w:rsidRDefault="00783D66" w:rsidP="00783D66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proofErr w:type="spell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L.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engleza</w:t>
            </w:r>
            <w:proofErr w:type="spellEnd"/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</w:t>
            </w: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= 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30</w:t>
            </w: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ore/an</w:t>
            </w:r>
          </w:p>
        </w:tc>
        <w:tc>
          <w:tcPr>
            <w:tcW w:w="3000" w:type="dxa"/>
          </w:tcPr>
          <w:p w:rsidR="00783D66" w:rsidRPr="00783D66" w:rsidRDefault="00783D66" w:rsidP="00783D6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-</w:t>
            </w:r>
          </w:p>
        </w:tc>
        <w:tc>
          <w:tcPr>
            <w:tcW w:w="3817" w:type="dxa"/>
          </w:tcPr>
          <w:p w:rsidR="00783D66" w:rsidRPr="00783D66" w:rsidRDefault="00783D66" w:rsidP="00783D6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-</w:t>
            </w:r>
          </w:p>
        </w:tc>
        <w:tc>
          <w:tcPr>
            <w:tcW w:w="1305" w:type="dxa"/>
          </w:tcPr>
          <w:p w:rsidR="00783D66" w:rsidRPr="00783D66" w:rsidRDefault="00783D66" w:rsidP="00783D66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10/an</w:t>
            </w:r>
          </w:p>
        </w:tc>
      </w:tr>
    </w:tbl>
    <w:p w:rsidR="00783D66" w:rsidRPr="00783D66" w:rsidRDefault="00783D66" w:rsidP="00783D66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783D66" w:rsidRPr="00783D66" w:rsidRDefault="00783D66" w:rsidP="00783D66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783D66" w:rsidRPr="00783D66" w:rsidRDefault="00783D66" w:rsidP="00783D66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783D66" w:rsidRPr="00783D66" w:rsidRDefault="00783D66" w:rsidP="00783D66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783D66" w:rsidRPr="00783D66" w:rsidRDefault="00783D66" w:rsidP="00783D66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Notă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 :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în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cazul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în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care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situaţia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prezentă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se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modifică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,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mă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angajez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să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anunţ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inspectorul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de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specialitate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>.</w:t>
      </w:r>
    </w:p>
    <w:p w:rsidR="00783D66" w:rsidRPr="00783D66" w:rsidRDefault="00783D66" w:rsidP="00783D66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783D66" w:rsidRPr="00783D66" w:rsidRDefault="00783D66" w:rsidP="00783D66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783D66" w:rsidRPr="00783D66" w:rsidRDefault="00783D66" w:rsidP="00783D66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D764FC" w:rsidRDefault="00D764FC" w:rsidP="00D764FC">
      <w:pPr>
        <w:spacing w:after="0" w:line="240" w:lineRule="auto"/>
        <w:ind w:firstLine="708"/>
        <w:jc w:val="both"/>
        <w:rPr>
          <w:rFonts w:ascii="Arial Narrow" w:hAnsi="Arial Narrow"/>
          <w:b/>
          <w:sz w:val="24"/>
          <w:szCs w:val="24"/>
          <w:lang w:val="fr-FR"/>
        </w:rPr>
      </w:pPr>
      <w:r w:rsidRPr="00783D66">
        <w:rPr>
          <w:rFonts w:ascii="Arial Narrow" w:hAnsi="Arial Narrow"/>
          <w:b/>
          <w:sz w:val="24"/>
          <w:szCs w:val="24"/>
          <w:lang w:val="fr-FR"/>
        </w:rPr>
        <w:t>DATA,</w:t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  <w:t>SEMNATURA,</w:t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  <w:t>DIRECTOR,</w:t>
      </w:r>
    </w:p>
    <w:p w:rsidR="00D764FC" w:rsidRPr="00783D66" w:rsidRDefault="00D764FC" w:rsidP="00D764FC">
      <w:pPr>
        <w:spacing w:after="0" w:line="240" w:lineRule="auto"/>
        <w:ind w:firstLine="708"/>
        <w:jc w:val="both"/>
        <w:rPr>
          <w:rFonts w:ascii="Arial Narrow" w:hAnsi="Arial Narrow"/>
          <w:b/>
          <w:sz w:val="24"/>
          <w:szCs w:val="24"/>
          <w:lang w:val="fr-FR"/>
        </w:rPr>
      </w:pPr>
      <w:r>
        <w:rPr>
          <w:rFonts w:ascii="Arial Narrow" w:hAnsi="Arial Narrow"/>
          <w:b/>
          <w:sz w:val="24"/>
          <w:szCs w:val="24"/>
          <w:lang w:val="fr-FR"/>
        </w:rPr>
        <w:t>21.11.2013</w:t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ing.Pascu</w:t>
      </w:r>
      <w:proofErr w:type="spellEnd"/>
      <w:r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Liviu</w:t>
      </w:r>
      <w:proofErr w:type="spellEnd"/>
    </w:p>
    <w:p w:rsidR="00783D66" w:rsidRPr="00783D66" w:rsidRDefault="00783D66" w:rsidP="00783D66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  <w:bookmarkStart w:id="0" w:name="_GoBack"/>
      <w:bookmarkEnd w:id="0"/>
    </w:p>
    <w:p w:rsidR="00783D66" w:rsidRPr="00783D66" w:rsidRDefault="00783D66" w:rsidP="00783D66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783D66" w:rsidRPr="00783D66" w:rsidRDefault="00783D66" w:rsidP="00783D66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783D66" w:rsidRPr="00783D66" w:rsidRDefault="00783D66" w:rsidP="00783D66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783D66" w:rsidRPr="00783D66" w:rsidRDefault="00783D66" w:rsidP="00783D66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783D66" w:rsidRPr="00783D66" w:rsidRDefault="00783D66" w:rsidP="00783D66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783D66" w:rsidRPr="00783D66" w:rsidRDefault="00783D66" w:rsidP="00783D66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783D66" w:rsidRPr="00783D66" w:rsidRDefault="00783D66" w:rsidP="00783D66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783D66" w:rsidRPr="00783D66" w:rsidRDefault="00783D66" w:rsidP="00783D66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783D66" w:rsidRPr="00783D66" w:rsidRDefault="00783D66" w:rsidP="00783D66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783D66" w:rsidRPr="00783D66" w:rsidRDefault="00783D66" w:rsidP="00783D66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783D66" w:rsidRPr="00783D66" w:rsidRDefault="00783D66" w:rsidP="00783D66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783D66" w:rsidRPr="00783D66" w:rsidRDefault="00783D66" w:rsidP="00783D66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p w:rsidR="00783D66" w:rsidRPr="00783D66" w:rsidRDefault="00783D66" w:rsidP="00783D66"/>
    <w:p w:rsidR="00CC2968" w:rsidRDefault="00CC2968"/>
    <w:sectPr w:rsidR="00CC2968" w:rsidSect="0066072B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6839" w:h="11907" w:orient="landscape" w:code="9"/>
      <w:pgMar w:top="284" w:right="567" w:bottom="284" w:left="567" w:header="96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yriad Pro Black Cond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D764FC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0AA" w:rsidRDefault="00D764FC" w:rsidP="00E160F0">
    <w:pPr>
      <w:pStyle w:val="Subsol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>
        <v:rect id="_x0000_i1025" style="width:0;height:1.5pt" o:hralign="center" o:hrstd="t" o:hr="t" fillcolor="gray" stroked="f"/>
      </w:pict>
    </w:r>
  </w:p>
  <w:p w:rsidR="000B1FBD" w:rsidRPr="00517D99" w:rsidRDefault="00D764FC" w:rsidP="00E160F0">
    <w:pPr>
      <w:pStyle w:val="Subsol"/>
      <w:ind w:left="6521"/>
      <w:jc w:val="right"/>
      <w:rPr>
        <w:rFonts w:ascii="Myriad Pro Black Cond" w:hAnsi="Myriad Pro Black Cond"/>
        <w:color w:val="0F243E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D764FC">
    <w:pPr>
      <w:pStyle w:val="Subsol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D764FC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C4A" w:rsidRPr="00EC5960" w:rsidRDefault="00D764FC" w:rsidP="003C3054">
    <w:pPr>
      <w:spacing w:after="0" w:line="240" w:lineRule="auto"/>
      <w:jc w:val="center"/>
      <w:outlineLvl w:val="0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>COLEGIUL TEHNIC DE TRANSPORT FEROVIAR “ANGHEL SALIGNY” SIMERIA</w:t>
    </w:r>
  </w:p>
  <w:p w:rsidR="00213B82" w:rsidRDefault="00D764FC" w:rsidP="00B32315">
    <w:pPr>
      <w:pStyle w:val="Antet"/>
      <w:rPr>
        <w:rFonts w:ascii="Palatino Linotype" w:hAnsi="Palatino Linotype"/>
        <w:color w:val="0F243E"/>
        <w:sz w:val="26"/>
      </w:rPr>
    </w:pPr>
    <w:r>
      <w:rPr>
        <w:rFonts w:ascii="Palatino Linotype" w:hAnsi="Palatino Linotype"/>
        <w:color w:val="0F243E"/>
        <w:sz w:val="26"/>
      </w:rPr>
      <w:t>____________________________________________________________________________</w:t>
    </w:r>
  </w:p>
  <w:p w:rsidR="00E160F0" w:rsidRPr="00002654" w:rsidRDefault="00D764FC" w:rsidP="00B32315">
    <w:pPr>
      <w:pStyle w:val="Antet"/>
    </w:pPr>
    <w:r>
      <w:rPr>
        <w:rFonts w:ascii="Palatino Linotype" w:hAnsi="Palatino Linotype"/>
        <w:color w:val="0F243E"/>
        <w:sz w:val="26"/>
      </w:rPr>
      <w:t xml:space="preserve">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D764FC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D66"/>
    <w:rsid w:val="001C76BC"/>
    <w:rsid w:val="00783D66"/>
    <w:rsid w:val="00850207"/>
    <w:rsid w:val="00CC2968"/>
    <w:rsid w:val="00D7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770C8A-E49C-48E0-8A63-266A56A4D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semiHidden/>
    <w:unhideWhenUsed/>
    <w:rsid w:val="00783D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783D66"/>
  </w:style>
  <w:style w:type="paragraph" w:styleId="Subsol">
    <w:name w:val="footer"/>
    <w:basedOn w:val="Normal"/>
    <w:link w:val="SubsolCaracter"/>
    <w:uiPriority w:val="99"/>
    <w:semiHidden/>
    <w:unhideWhenUsed/>
    <w:rsid w:val="00783D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783D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ety_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06C26258-64C1-48F9-AD5D-22048C70256F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11</TotalTime>
  <Pages>2</Pages>
  <Words>108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grety_secretar</dc:creator>
  <cp:keywords/>
  <dc:description/>
  <cp:lastModifiedBy>grety_secretar</cp:lastModifiedBy>
  <cp:revision>2</cp:revision>
  <dcterms:created xsi:type="dcterms:W3CDTF">2013-11-20T12:29:00Z</dcterms:created>
  <dcterms:modified xsi:type="dcterms:W3CDTF">2013-11-20T13:23:00Z</dcterms:modified>
</cp:coreProperties>
</file>